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6BD3C" w14:textId="170B701D" w:rsidR="00BA00AB" w:rsidRDefault="000329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SARGEANT</w:t>
      </w:r>
      <w:r>
        <w:rPr>
          <w:rFonts w:ascii="Times New Roman" w:hAnsi="Times New Roman" w:cs="Times New Roman"/>
          <w:sz w:val="24"/>
          <w:szCs w:val="24"/>
        </w:rPr>
        <w:t xml:space="preserve">      (d.1480-1)</w:t>
      </w:r>
    </w:p>
    <w:p w14:paraId="2CD8D7A9" w14:textId="7791B506" w:rsidR="00032961" w:rsidRDefault="000329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 Mercer.</w:t>
      </w:r>
    </w:p>
    <w:p w14:paraId="2BDA9AF2" w14:textId="7C7701D0" w:rsidR="00032961" w:rsidRDefault="000329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D88D6" w14:textId="5CC778BF" w:rsidR="00032961" w:rsidRDefault="000329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00CBA" w14:textId="4D43D71F" w:rsidR="00032961" w:rsidRDefault="000329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Oct.1480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p.144)</w:t>
      </w:r>
    </w:p>
    <w:p w14:paraId="3EA097B4" w14:textId="6EED42E4" w:rsidR="00032961" w:rsidRDefault="000329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May1481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F2C1752" w14:textId="79876D3E" w:rsidR="00032961" w:rsidRDefault="000329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76D62A" w14:textId="7902DFCC" w:rsidR="00032961" w:rsidRDefault="000329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508D71" w14:textId="3521F137" w:rsidR="00032961" w:rsidRPr="00032961" w:rsidRDefault="000329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sectPr w:rsidR="00032961" w:rsidRPr="000329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A6616" w14:textId="77777777" w:rsidR="00032961" w:rsidRDefault="00032961" w:rsidP="009139A6">
      <w:r>
        <w:separator/>
      </w:r>
    </w:p>
  </w:endnote>
  <w:endnote w:type="continuationSeparator" w:id="0">
    <w:p w14:paraId="2576DB72" w14:textId="77777777" w:rsidR="00032961" w:rsidRDefault="000329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AC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0A03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0B3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68894" w14:textId="77777777" w:rsidR="00032961" w:rsidRDefault="00032961" w:rsidP="009139A6">
      <w:r>
        <w:separator/>
      </w:r>
    </w:p>
  </w:footnote>
  <w:footnote w:type="continuationSeparator" w:id="0">
    <w:p w14:paraId="297F9C23" w14:textId="77777777" w:rsidR="00032961" w:rsidRDefault="000329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06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6D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41E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961"/>
    <w:rsid w:val="0003296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2B0D5"/>
  <w15:chartTrackingRefBased/>
  <w15:docId w15:val="{02013601-E419-4D60-BF5F-D94BE61D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2022-01-14T12:16:00Z</dcterms:created>
  <dcterms:modified xsi:type="dcterms:W3CDTF">2022-01-14T12:18:00Z</dcterms:modified>
</cp:coreProperties>
</file>